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a026d5" w14:textId="ca026d5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73543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27A51">
              <w:rPr>
                <w:rFonts w:ascii="Arial" w:hAnsi="Arial" w:cs="Arial"/>
              </w:rPr>
              <w:t>417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73543C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27A51" w:rsidP="00F65D4C" w:rsidRDefault="00427A5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GOGI j.d.o.o., Pribislavec, Ulica Zvonimira Baloga 7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2E1817">
        <w:rPr>
          <w:rFonts w:ascii="Arial" w:hAnsi="Arial" w:eastAsia="Times New Roman" w:cs="Arial"/>
          <w:sz w:val="24"/>
          <w:szCs w:val="24"/>
          <w:lang w:eastAsia="hr-HR"/>
        </w:rPr>
        <w:t>02215094243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27A51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73543C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3543C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73543C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73543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73543C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73543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Tanja Purić-Stamenković,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090A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090A95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9E24AB">
        <w:rPr>
          <w:rFonts w:ascii="Arial" w:hAnsi="Arial" w:eastAsia="Times New Roman" w:cs="Arial"/>
          <w:sz w:val="24"/>
          <w:szCs w:val="24"/>
          <w:lang w:eastAsia="hr-HR"/>
        </w:rPr>
        <w:t xml:space="preserve">Erste &amp; Steiermärkische bank d.d. 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090A95">
        <w:rPr>
          <w:rFonts w:ascii="Arial" w:hAnsi="Arial" w:eastAsia="Times New Roman" w:cs="Arial"/>
          <w:sz w:val="24"/>
          <w:szCs w:val="24"/>
          <w:lang w:eastAsia="hr-HR"/>
        </w:rPr>
        <w:t xml:space="preserve">te zastupnik po zakonu dužnika.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9E24AB">
        <w:rPr>
          <w:rFonts w:ascii="Arial" w:hAnsi="Arial" w:eastAsia="Times New Roman" w:cs="Arial"/>
          <w:sz w:val="24"/>
          <w:szCs w:val="24"/>
          <w:lang w:eastAsia="hr-HR"/>
        </w:rPr>
        <w:t>GOGI j.d.o.o., Pribislavec, Ulica Zvonimira Baloga 7</w:t>
      </w:r>
      <w:r w:rsidRPr="00C35B1E" w:rsidR="009E24AB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2E1817" w:rsidR="009E24AB">
        <w:rPr>
          <w:rFonts w:ascii="Arial" w:hAnsi="Arial" w:eastAsia="Times New Roman" w:cs="Arial"/>
          <w:sz w:val="24"/>
          <w:szCs w:val="24"/>
          <w:lang w:eastAsia="hr-HR"/>
        </w:rPr>
        <w:t>02215094243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90A9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90A95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090A9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090A9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90A95" w:rsidR="0024268C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090A9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90A9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90A95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090A9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090A95" w:rsidR="00090A95">
        <w:rPr>
          <w:rFonts w:ascii="Arial" w:hAnsi="Arial" w:eastAsia="Times New Roman" w:cs="Arial"/>
          <w:sz w:val="24"/>
          <w:szCs w:val="24"/>
          <w:lang w:eastAsia="hr-HR"/>
        </w:rPr>
        <w:t>77.416,62</w:t>
      </w:r>
      <w:r w:rsidRPr="00090A9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90A95" w:rsidR="00090A95" w:rsidP="00F65D4C" w:rsidRDefault="00090A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90A9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90A9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90A9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90A95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90A95"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90A95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90A9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90A95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90A95" w:rsidR="00090A95">
        <w:rPr>
          <w:rFonts w:ascii="Arial" w:hAnsi="Arial" w:eastAsia="Times New Roman" w:cs="Arial"/>
          <w:sz w:val="24"/>
          <w:szCs w:val="24"/>
          <w:lang w:eastAsia="hr-HR"/>
        </w:rPr>
        <w:t>94.847,29</w:t>
      </w:r>
      <w:r w:rsidRPr="00090A95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090A9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="003B0CA8">
        <w:rPr>
          <w:rFonts w:ascii="Arial" w:hAnsi="Arial" w:eastAsia="Times New Roman" w:cs="Arial"/>
          <w:sz w:val="24"/>
          <w:szCs w:val="24"/>
          <w:lang w:eastAsia="hr-HR"/>
        </w:rPr>
        <w:t>Međimurska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090A95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90A95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11FA" w:rsidP="00501147" w:rsidRDefault="00E111FA">
      <w:pPr>
        <w:spacing w:after="0" w:line="240" w:lineRule="auto"/>
      </w:pPr>
      <w:r>
        <w:separator/>
      </w:r>
    </w:p>
  </w:endnote>
  <w:endnote w:type="continuationSeparator" w:id="0">
    <w:p w:rsidR="00E111FA" w:rsidP="00501147" w:rsidRDefault="00E11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11FA" w:rsidP="00501147" w:rsidRDefault="00E111FA">
      <w:pPr>
        <w:spacing w:after="0" w:line="240" w:lineRule="auto"/>
      </w:pPr>
      <w:r>
        <w:separator/>
      </w:r>
    </w:p>
  </w:footnote>
  <w:footnote w:type="continuationSeparator" w:id="0">
    <w:p w:rsidR="00E111FA" w:rsidP="00501147" w:rsidRDefault="00E11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4698B">
      <w:rPr>
        <w:rFonts w:ascii="Arial" w:hAnsi="Arial" w:cs="Arial"/>
        <w:noProof/>
        <w:sz w:val="24"/>
        <w:szCs w:val="24"/>
      </w:rPr>
      <w:t>Poslovni broj: 10 St-417/2021-10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4698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90A95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2E1"/>
    <w:rsid w:val="00342CFC"/>
    <w:rsid w:val="00345212"/>
    <w:rsid w:val="0036443E"/>
    <w:rsid w:val="00367E59"/>
    <w:rsid w:val="00385BF0"/>
    <w:rsid w:val="00394A8C"/>
    <w:rsid w:val="00397AE7"/>
    <w:rsid w:val="003A4477"/>
    <w:rsid w:val="003A6644"/>
    <w:rsid w:val="003B0CA8"/>
    <w:rsid w:val="003E4AD7"/>
    <w:rsid w:val="00427A51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4698B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543C"/>
    <w:rsid w:val="00737EA9"/>
    <w:rsid w:val="00741600"/>
    <w:rsid w:val="00757A30"/>
    <w:rsid w:val="007802E2"/>
    <w:rsid w:val="0078776D"/>
    <w:rsid w:val="00797CD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24AB"/>
    <w:rsid w:val="009E7CEE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11FA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469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698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698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698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698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St-417/2021-10</izvorni_sadrzaj>
    <derivirana_varijabla naziv="DomainObject.Zapisnik.Oznaka_1">St-417/2021-10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kolovoza 2021.</izvorni_sadrzaj>
    <derivirana_varijabla naziv="DomainObject.Predmet.DatumIzradeOptuznogAkta_1">18. kolovoza 2021.</derivirana_varijabla>
  </DomainObject.Predmet.DatumIzradeOptuznogAkta>
  <DomainObject.Predmet.DatumIzradeOptuznogAktaFormated>
    <izvorni_sadrzaj>18.8.2021.</izvorni_sadrzaj>
    <derivirana_varijabla naziv="DomainObject.Predmet.DatumIzradeOptuznogAktaFormated_1">18.8.2021.</derivirana_varijabla>
  </DomainObject.Predmet.DatumIzradeOptuznogAktaFormated>
  <DomainObject.Predmet.DatumOsnivanja>
    <izvorni_sadrzaj>19. kolovoza 2021.</izvorni_sadrzaj>
    <derivirana_varijabla naziv="DomainObject.Predmet.DatumOsnivanja_1">19.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kolovoza 2021.</izvorni_sadrzaj>
    <derivirana_varijabla naziv="DomainObject.Predmet.DatumPrimitkaOptuznogAkta_1">18.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St-417/2021</izvorni_sadrzaj>
    <derivirana_varijabla naziv="DomainObject.Predmet.OznakaBroj_1">St-417/2021</derivirana_varijabla>
  </DomainObject.Predmet.OznakaBroj>
  <DomainObject.Predmet.OznakaBrojOptuznogAkta>
    <izvorni_sadrzaj>04-06-21-5040</izvorni_sadrzaj>
    <derivirana_varijabla naziv="DomainObject.Predmet.OznakaBrojOptuznogAkta_1">04-06-21-5040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GOGI jednostavno društvo s ograničenom odgovornošću za usluge i graditeljstvo zastupanog po punomoćniku Gordan Oršoš</izvorni_sadrzaj>
    <derivirana_varijabla naziv="DomainObject.Predmet.ProtustrankaFormated_1">  GOGI jednostavno društvo s ograničenom odgovornošću za usluge i graditeljstvo zastupanog po punomoćniku Gordan Oršoš</derivirana_varijabla>
  </DomainObject.Predmet.ProtustrankaFormated>
  <DomainObject.Predmet.ProtustrankaFormatedOIB>
    <izvorni_sadrzaj>  GOGI jednostavno društvo s ograničenom odgovornošću za usluge i graditeljstvo, OIB 02215094243 zastupanog po punomoćniku Gordan Oršoš</izvorni_sadrzaj>
    <derivirana_varijabla naziv="DomainObject.Predmet.ProtustrankaFormatedOIB_1">  GOGI jednostavno društvo s ograničenom odgovornošću za usluge i graditeljstvo, OIB 02215094243 zastupanog po punomoćniku Gordan Oršoš</derivirana_varijabla>
  </DomainObject.Predmet.ProtustrankaFormatedOIB>
  <DomainObject.Predmet.ProtustrankaFormatedWithAdress>
    <izvorni_sadrzaj> GOGI jednostavno društvo s ograničenom odgovornošću za usluge i graditeljstvo, Ulica Zvonimira Baloga 7, 40000 Pribislavec zastupanog po punomoćniku Gordan Oršoš</izvorni_sadrzaj>
    <derivirana_varijabla naziv="DomainObject.Predmet.ProtustrankaFormatedWithAdress_1"> GOGI jednostavno društvo s ograničenom odgovornošću za usluge i graditeljstvo, Ulica Zvonimira Baloga 7, 40000 Pribislavec zastupanog po punomoćniku Gordan Oršoš</derivirana_varijabla>
  </DomainObject.Predmet.ProtustrankaFormatedWithAdress>
  <DomainObject.Predmet.ProtustrankaFormatedWithAdressOIB>
    <izvorni_sadrzaj> GOGI jednostavno društvo s ograničenom odgovornošću za usluge i graditeljstvo, OIB 02215094243, Ulica Zvonimira Baloga 7, 40000 Pribislavec zastupanog po punomoćniku Gordan Oršoš</izvorni_sadrzaj>
    <derivirana_varijabla naziv="DomainObject.Predmet.ProtustrankaFormatedWithAdressOIB_1"> GOGI jednostavno društvo s ograničenom odgovornošću za usluge i graditeljstvo, OIB 02215094243, Ulica Zvonimira Baloga 7, 40000 Pribislavec zastupanog po punomoćniku Gordan Oršoš</derivirana_varijabla>
  </DomainObject.Predmet.ProtustrankaFormatedWithAdressOIB>
  <DomainObject.Predmet.ProtustrankaWithAdress>
    <izvorni_sadrzaj>GOGI jednostavno društvo s ograničenom odgovornošću za usluge i graditeljstvo Ulica Zvonimira Baloga 7, 40000 Pribislavec</izvorni_sadrzaj>
    <derivirana_varijabla naziv="DomainObject.Predmet.ProtustrankaWithAdress_1">GOGI jednostavno društvo s ograničenom odgovornošću za usluge i graditeljstvo Ulica Zvonimira Baloga 7, 40000 Pribislavec</derivirana_varijabla>
  </DomainObject.Predmet.ProtustrankaWithAdress>
  <DomainObject.Predmet.ProtustrankaWithAdressOIB>
    <izvorni_sadrzaj>GOGI jednostavno društvo s ograničenom odgovornošću za usluge i graditeljstvo, OIB 02215094243, Ulica Zvonimira Baloga 7, 40000 Pribislavec</izvorni_sadrzaj>
    <derivirana_varijabla naziv="DomainObject.Predmet.ProtustrankaWithAdressOIB_1">GOGI jednostavno društvo s ograničenom odgovornošću za usluge i graditeljstvo, OIB 02215094243, Ulica Zvonimira Baloga 7, 40000 Pribislavec</derivirana_varijabla>
  </DomainObject.Predmet.ProtustrankaWithAdressOIB>
  <DomainObject.Predmet.ProtustrankaNazivFormated>
    <izvorni_sadrzaj>GOGI jednostavno društvo s ograničenom odgovornošću za usluge i graditeljstvo</izvorni_sadrzaj>
    <derivirana_varijabla naziv="DomainObject.Predmet.ProtustrankaNazivFormated_1">GOGI jednostavno društvo s ograničenom odgovornošću za usluge i graditeljstvo</derivirana_varijabla>
  </DomainObject.Predmet.ProtustrankaNazivFormated>
  <DomainObject.Predmet.ProtustrankaNazivFormatedOIB>
    <izvorni_sadrzaj>GOGI jednostavno društvo s ograničenom odgovornošću za usluge i graditeljstvo, OIB 02215094243</izvorni_sadrzaj>
    <derivirana_varijabla naziv="DomainObject.Predmet.ProtustrankaNazivFormatedOIB_1">GOGI jednostavno društvo s ograničenom odgovornošću za usluge i graditeljstvo, OIB 02215094243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GOGI jednostavno društvo s ograničenom odgovornošću za usluge i graditeljstvo zastupanog po punomoćniku Gordan Oršoš</item>
    </izvorni_sadrzaj>
    <derivirana_varijabla naziv="DomainObject.Predmet.ProtuStrankaListFormated_1">
      <item>GOGI jednostavno društvo s ograničenom odgovornošću za usluge i graditeljstvo zastupanog po punomoćniku Gordan Oršoš</item>
    </derivirana_varijabla>
  </DomainObject.Predmet.ProtuStrankaListFormated>
  <DomainObject.Predmet.ProtuStrankaListFormatedOIB>
    <izvorni_sadrzaj>
      <item>GOGI jednostavno društvo s ograničenom odgovornošću za usluge i graditeljstvo, OIB 02215094243 zastupanog po punomoćniku Gordan Oršoš</item>
    </izvorni_sadrzaj>
    <derivirana_varijabla naziv="DomainObject.Predmet.ProtuStrankaListFormatedOIB_1">
      <item>GOGI jednostavno društvo s ograničenom odgovornošću za usluge i graditeljstvo, OIB 02215094243 zastupanog po punomoćniku Gordan Oršoš</item>
    </derivirana_varijabla>
  </DomainObject.Predmet.ProtuStrankaListFormatedOIB>
  <DomainObject.Predmet.ProtuStrankaListFormatedWithAdress>
    <izvorni_sadrzaj>
      <item>GOGI jednostavno društvo s ograničenom odgovornošću za usluge i graditeljstvo, Ulica Zvonimira Baloga 7, 40000 Pribislavec zastupanog po punomoćniku Gordan Oršoš</item>
    </izvorni_sadrzaj>
    <derivirana_varijabla naziv="DomainObject.Predmet.ProtuStrankaListFormatedWithAdress_1">
      <item>GOGI jednostavno društvo s ograničenom odgovornošću za usluge i graditeljstvo, Ulica Zvonimira Baloga 7, 40000 Pribislavec zastupanog po punomoćniku Gordan Oršoš</item>
    </derivirana_varijabla>
  </DomainObject.Predmet.ProtuStrankaListFormatedWithAdress>
  <DomainObject.Predmet.ProtuStrankaListFormatedWithAdressOIB>
    <izvorni_sadrzaj>
      <item>GOGI jednostavno društvo s ograničenom odgovornošću za usluge i graditeljstvo, OIB 02215094243, Ulica Zvonimira Baloga 7, 40000 Pribislavec zastupanog po punomoćniku Gordan Oršoš</item>
    </izvorni_sadrzaj>
    <derivirana_varijabla naziv="DomainObject.Predmet.ProtuStrankaListFormatedWithAdressOIB_1">
      <item>GOGI jednostavno društvo s ograničenom odgovornošću za usluge i graditeljstvo, OIB 02215094243, Ulica Zvonimira Baloga 7, 40000 Pribislavec zastupanog po punomoćniku Gordan Oršoš</item>
    </derivirana_varijabla>
  </DomainObject.Predmet.ProtuStrankaListFormatedWithAdressOIB>
  <DomainObject.Predmet.ProtuStrankaListNazivFormated>
    <izvorni_sadrzaj>
      <item>GOGI jednostavno društvo s ograničenom odgovornošću za usluge i graditeljstvo</item>
    </izvorni_sadrzaj>
    <derivirana_varijabla naziv="DomainObject.Predmet.ProtuStrankaListNazivFormated_1">
      <item>GOGI jednostavno društvo s ograničenom odgovornošću za usluge i graditeljstvo</item>
    </derivirana_varijabla>
  </DomainObject.Predmet.ProtuStrankaListNazivFormated>
  <DomainObject.Predmet.ProtuStrankaListNazivFormatedOIB>
    <izvorni_sadrzaj>
      <item>GOGI jednostavno društvo s ograničenom odgovornošću za usluge i graditeljstvo, OIB 02215094243</item>
    </izvorni_sadrzaj>
    <derivirana_varijabla naziv="DomainObject.Predmet.ProtuStrankaListNazivFormatedOIB_1">
      <item>GOGI jednostavno društvo s ograničenom odgovornošću za usluge i graditeljstvo, OIB 02215094243</item>
    </derivirana_varijabla>
  </DomainObject.Predmet.ProtuStrankaListNazivFormatedOIB>
  <DomainObject.Predmet.OstaliListFormated>
    <izvorni_sadrzaj>
      <item>Trgovački sud u Varaždinu</item>
      <item>Gordan Oršoš punomoćnik sudionika u postupku GOGI jednostavno društvo s ograničenom odgovornošću za usluge i graditeljstvo</item>
      <item>Županijsko državno odvjetništvo u Varaždinu</item>
      <item>Policijska postaja Čakovec</item>
      <item>Erste &amp; Steiermärkische bank d.d.</item>
    </izvorni_sadrzaj>
    <derivirana_varijabla naziv="DomainObject.Predmet.OstaliListFormated_1">
      <item>Trgovački sud u Varaždinu</item>
      <item>Gordan Oršoš punomoćnik sudionika u postupku GOGI jednostavno društvo s ograničenom odgovornošću za usluge i graditeljstvo</item>
      <item>Županijsko državno odvjetništvo u Varaždinu</item>
      <item>Policijska postaja Čakovec</item>
      <item>Erste &amp; Steiermärkische bank d.d.</item>
    </derivirana_varijabla>
  </DomainObject.Predmet.OstaliListFormated>
  <DomainObject.Predmet.OstaliListFormatedOIB>
    <izvorni_sadrzaj>
      <item>Trgovački sud u Varaždinu, OIB 07397915111</item>
      <item>Gordan Oršoš, OIB 48219730188 punomoćnik sudionika u postupku GOGI jednostavno društvo s ograničenom odgovornošću za usluge i graditeljstvo</item>
      <item>Županijsko državno odvjetništvo u Varaždinu</item>
      <item>Policijska postaja Čakovec</item>
      <item>Erste &amp; Steiermärkische bank d.d.</item>
    </izvorni_sadrzaj>
    <derivirana_varijabla naziv="DomainObject.Predmet.OstaliListFormatedOIB_1">
      <item>Trgovački sud u Varaždinu, OIB 07397915111</item>
      <item>Gordan Oršoš, OIB 48219730188 punomoćnik sudionika u postupku GOGI jednostavno društvo s ograničenom odgovornošću za usluge i graditeljstvo</item>
      <item>Županijsko državno odvjetništvo u Varaždinu</item>
      <item>Policijska postaja Čakovec</item>
      <item>Erste &amp; Steiermärkische bank d.d.</item>
    </derivirana_varijabla>
  </DomainObject.Predmet.OstaliListFormatedOIB>
  <DomainObject.Predmet.OstaliListFormatedWithAdress>
    <izvorni_sadrzaj>
      <item>Trgovački sud u Varaždinu, Braće Radića 2, 42000 Varaždin</item>
      <item>Gordan Oršoš, Ulica Zvonimira Baloga 7, 40000 Pribislavec punomoćnik sudionika u postupku GOGI jednostavno društvo s ograničenom odgovornošću za usluge i graditeljstvo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izvorni_sadrzaj>
    <derivirana_varijabla naziv="DomainObject.Predmet.OstaliListFormatedWithAdress_1">
      <item>Trgovački sud u Varaždinu, Braće Radića 2, 42000 Varaždin</item>
      <item>Gordan Oršoš, Ulica Zvonimira Baloga 7, 40000 Pribislavec punomoćnik sudionika u postupku GOGI jednostavno društvo s ograničenom odgovornošću za usluge i graditeljstvo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derivirana_varijabla>
  </DomainObject.Predmet.OstaliListFormatedWithAdress>
  <DomainObject.Predmet.OstaliListFormatedWithAdressOIB>
    <izvorni_sadrzaj>
      <item>Trgovački sud u Varaždinu, OIB 07397915111, Braće Radića 2, 42000 Varaždin</item>
      <item>Gordan Oršoš, OIB 48219730188, Ulica Zvonimira Baloga 7, 40000 Pribislavec punomoćnik sudionika u postupku GOGI jednostavno društvo s ograničenom odgovornošću za usluge i graditeljstvo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izvorni_sadrzaj>
    <derivirana_varijabla naziv="DomainObject.Predmet.OstaliListFormatedWithAdressOIB_1">
      <item>Trgovački sud u Varaždinu, OIB 07397915111, Braće Radića 2, 42000 Varaždin</item>
      <item>Gordan Oršoš, OIB 48219730188, Ulica Zvonimira Baloga 7, 40000 Pribislavec punomoćnik sudionika u postupku GOGI jednostavno društvo s ograničenom odgovornošću za usluge i graditeljstvo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derivirana_varijabla>
  </DomainObject.Predmet.OstaliListFormatedWithAdressOIB>
  <DomainObject.Predmet.OstaliListNazivFormated>
    <izvorni_sadrzaj>
      <item>Trgovački sud u Varaždinu</item>
      <item>Gordan Oršoš</item>
      <item>Županijsko državno odvjetništvo u Varaždinu</item>
      <item>Policijska postaja Čakovec</item>
      <item>Erste &amp; Steiermärkische bank d.d.</item>
    </izvorni_sadrzaj>
    <derivirana_varijabla naziv="DomainObject.Predmet.OstaliListNazivFormated_1">
      <item>Trgovački sud u Varaždinu</item>
      <item>Gordan Oršoš</item>
      <item>Županijsko državno odvjetništvo u Varaždinu</item>
      <item>Policijska postaja Čakovec</item>
      <item>Erste &amp; Steiermärkische bank d.d.</item>
    </derivirana_varijabla>
  </DomainObject.Predmet.OstaliListNazivFormated>
  <DomainObject.Predmet.OstaliListNazivFormatedOIB>
    <izvorni_sadrzaj>
      <item>Trgovački sud u Varaždinu, OIB 07397915111</item>
      <item>Gordan Oršoš, OIB 48219730188</item>
      <item>Županijsko državno odvjetništvo u Varaždinu</item>
      <item>Policijska postaja Čakovec</item>
      <item>Erste &amp; Steiermärkische bank d.d.</item>
    </izvorni_sadrzaj>
    <derivirana_varijabla naziv="DomainObject.Predmet.OstaliListNazivFormatedOIB_1">
      <item>Trgovački sud u Varaždinu, OIB 07397915111</item>
      <item>Gordan Oršoš, OIB 48219730188</item>
      <item>Županijsko državno odvjetništvo u Varaždinu</item>
      <item>Policijska postaja Čakovec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St-417/2021-10</izvorni_sadrzaj>
    <derivirana_varijabla naziv="DomainObject.PoslovniBrojDokumenta_1">St-417/2021-10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GOGI jednostavno društvo s ograničenom odgovornošću za usluge i graditeljstvo</izvorni_sadrzaj>
    <derivirana_varijabla naziv="DomainObject.Predmet.ProtustrankaIDrugi_1">GOGI jednostavno društvo s ograničenom odgovornošću za usluge i graditeljstvo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GOGI jednostavno društvo s ograničenom odgovornošću za usluge i graditeljstvo, OIB 02215094243, Ulica Zvonimira Baloga 7, 40000 Pribislavec</izvorni_sadrzaj>
    <derivirana_varijabla naziv="DomainObject.Predmet.ProtustrankaIDrugiAdressOIB_1">GOGI jednostavno društvo s ograničenom odgovornošću za usluge i graditeljstvo, OIB 02215094243, Ulica Zvonimira Baloga 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GOGI jednostavno društvo s ograničenom odgovornošću za usluge i graditeljstvo</item>
      <item>Financijska agencija</item>
      <item>Trgovački sud u Varaždinu</item>
      <item>Gordan Oršoš</item>
      <item>Županijsko državno odvjetništvo u Varaždinu</item>
      <item>Policijska postaja Čakovec</item>
      <item>Erste &amp; Steiermärkische bank d.d.</item>
    </izvorni_sadrzaj>
    <derivirana_varijabla naziv="DomainObject.Predmet.SudioniciListNaziv_1">
      <item>GOGI jednostavno društvo s ograničenom odgovornošću za usluge i graditeljstvo</item>
      <item>Financijska agencija</item>
      <item>Trgovački sud u Varaždinu</item>
      <item>Gordan Oršoš</item>
      <item>Županijsko državno odvjetništvo u Varaždinu</item>
      <item>Policijska postaja Čakovec</item>
      <item>Erste &amp; Steiermärkische bank d.d.</item>
    </derivirana_varijabla>
  </DomainObject.Predmet.SudioniciListNaziv>
  <DomainObject.Predmet.SudioniciListAdressOIB>
    <izvorni_sadrzaj>
      <item>GOGI jednostavno društvo s ograničenom odgovornošću za usluge i graditeljstvo, OIB 02215094243, Ulica Zvonimira Baloga 7,40000 Pribislavec</item>
      <item>Financijska agencija, OIB 85821130368, A.CESARCA 2,42000 Varaždin</item>
      <item>Trgovački sud u Varaždinu, OIB 07397915111, Braće Radića 2,42000 Varaždin</item>
      <item>Gordan Oršoš, OIB 48219730188, Ulica Zvonimira Baloga 7,40000 Pribislavec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</izvorni_sadrzaj>
    <derivirana_varijabla naziv="DomainObject.Predmet.SudioniciListAdressOIB_1">
      <item>GOGI jednostavno društvo s ograničenom odgovornošću za usluge i graditeljstvo, OIB 02215094243, Ulica Zvonimira Baloga 7,40000 Pribislavec</item>
      <item>Financijska agencija, OIB 85821130368, A.CESARCA 2,42000 Varaždin</item>
      <item>Trgovački sud u Varaždinu, OIB 07397915111, Braće Radića 2,42000 Varaždin</item>
      <item>Gordan Oršoš, OIB 48219730188, Ulica Zvonimira Baloga 7,40000 Pribislavec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02215094243</item>
      <item>, OIB 85821130368</item>
      <item>, OIB 07397915111</item>
      <item>, OIB 48219730188</item>
      <item>, OIB null</item>
      <item>, OIB null</item>
      <item>, OIB null</item>
    </izvorni_sadrzaj>
    <derivirana_varijabla naziv="DomainObject.Predmet.SudioniciListNazivOIB_1">
      <item>, OIB 02215094243</item>
      <item>, OIB 85821130368</item>
      <item>, OIB 07397915111</item>
      <item>, OIB 48219730188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kolovoza 2021.</izvorni_sadrzaj>
    <derivirana_varijabla naziv="DomainObject.Predmet.DatumPocetkaProcesa_1">18.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2D86D-BA3A-4A1E-8FE1-B3685D00DED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353</properties:Words>
  <properties:Characters>1935</properties:Characters>
  <properties:Lines>91</properties:Lines>
  <properties:Paragraphs>37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2022-01-14T07:31:00Z</dcterms:created>
  <dc:creator>Mirjana Mlinarić</dc:creator>
  <cp:lastModifiedBy>Nevenka Vuković</cp:lastModifiedBy>
  <cp:lastPrinted>2022-02-09T09:01:00Z</cp:lastPrinted>
  <dcterms:modified xmlns:xsi="http://www.w3.org/2001/XMLSchema-instance" xsi:type="dcterms:W3CDTF">2022-02-09T10:08:00Z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St-417/2021-10 / Zapisnik - Ročište radi rasprave o uvjetima za otvaranje steč. post. (St-417-21-10 Zapisnik od 9.2.22 -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